
<file path=[Content_Types].xml><?xml version="1.0" encoding="utf-8"?>
<Types xmlns="http://schemas.openxmlformats.org/package/2006/content-types">
  <Default Extension="emf" ContentType="image/x-emf"/>
  <Default Extension="pptx" ContentType="application/vnd.openxmlformats-officedocument.presentationml.presentation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13509" w14:textId="4B0955F5" w:rsidR="005F4052" w:rsidRDefault="005F4052" w:rsidP="005F405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#92bis</w:t>
      </w:r>
      <w:r>
        <w:rPr>
          <w:rFonts w:cs="Arial"/>
          <w:b/>
          <w:sz w:val="24"/>
          <w:szCs w:val="24"/>
        </w:rPr>
        <w:tab/>
      </w:r>
      <w:r w:rsidRPr="00297362">
        <w:rPr>
          <w:rFonts w:cs="Arial"/>
          <w:b/>
          <w:sz w:val="24"/>
          <w:szCs w:val="24"/>
        </w:rPr>
        <w:t>R4-19</w:t>
      </w:r>
      <w:r w:rsidRPr="00C91B13">
        <w:rPr>
          <w:rFonts w:cs="Arial"/>
          <w:b/>
          <w:sz w:val="24"/>
          <w:szCs w:val="24"/>
        </w:rPr>
        <w:t>1</w:t>
      </w:r>
      <w:r w:rsidR="00E52E61">
        <w:rPr>
          <w:rFonts w:cs="Arial"/>
          <w:b/>
          <w:sz w:val="24"/>
          <w:szCs w:val="24"/>
        </w:rPr>
        <w:t>3048</w:t>
      </w:r>
    </w:p>
    <w:p w14:paraId="39AC4F05" w14:textId="77777777" w:rsidR="005F4052" w:rsidRPr="0087636F" w:rsidRDefault="005F4052" w:rsidP="005F405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Chongqing</w:t>
      </w:r>
      <w:r w:rsidRPr="00690AD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P.R. China</w:t>
      </w:r>
      <w:r w:rsidRPr="00690AD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14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18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Sept</w:t>
      </w:r>
      <w:r w:rsidRPr="00690ADD">
        <w:rPr>
          <w:rFonts w:cs="Arial"/>
          <w:b/>
          <w:sz w:val="24"/>
          <w:szCs w:val="24"/>
        </w:rPr>
        <w:t xml:space="preserve"> 201</w:t>
      </w:r>
      <w:bookmarkEnd w:id="0"/>
      <w:r>
        <w:rPr>
          <w:rFonts w:cs="Arial"/>
          <w:b/>
          <w:sz w:val="24"/>
          <w:szCs w:val="24"/>
        </w:rPr>
        <w:t>9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18C630D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B6A96A7" w14:textId="64E241ED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6C44A0">
        <w:rPr>
          <w:sz w:val="22"/>
        </w:rPr>
        <w:t>Offline discussion on MPE, Thursday 19:00 --</w:t>
      </w:r>
      <w:r w:rsidR="00073014">
        <w:rPr>
          <w:sz w:val="22"/>
        </w:rPr>
        <w:t>&gt;</w:t>
      </w:r>
    </w:p>
    <w:p w14:paraId="23226DA5" w14:textId="2A054DA6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6C44A0">
        <w:rPr>
          <w:b/>
          <w:sz w:val="22"/>
        </w:rPr>
        <w:t>8.14.1</w:t>
      </w:r>
    </w:p>
    <w:p w14:paraId="7AD518C5" w14:textId="6606CB41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897B39">
        <w:rPr>
          <w:sz w:val="22"/>
        </w:rPr>
        <w:t>Information</w:t>
      </w:r>
      <w:bookmarkStart w:id="1" w:name="_GoBack"/>
      <w:bookmarkEnd w:id="1"/>
    </w:p>
    <w:p w14:paraId="5C2448DB" w14:textId="381F6C44" w:rsidR="0043450E" w:rsidRDefault="006C44A0" w:rsidP="0043450E">
      <w:pPr>
        <w:pStyle w:val="Heading1"/>
      </w:pPr>
      <w:r>
        <w:t>Minutes</w:t>
      </w:r>
    </w:p>
    <w:p w14:paraId="28893469" w14:textId="6F6E1B32" w:rsidR="006C44A0" w:rsidRPr="006C44A0" w:rsidRDefault="006C44A0" w:rsidP="006C44A0">
      <w:r>
        <w:t>Companies present: Nokia, Qualcomm, Sony, Intel, OPPO, Samsung, Huawei, LGE, Apple</w:t>
      </w:r>
    </w:p>
    <w:p w14:paraId="0793AC78" w14:textId="59F73708" w:rsidR="00EA3488" w:rsidRDefault="006C44A0" w:rsidP="000B5E8E">
      <w:r>
        <w:object w:dxaOrig="2520" w:dyaOrig="1663" w14:anchorId="7C071E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6pt;height:83.4pt" o:ole="">
            <v:imagedata r:id="rId7" o:title=""/>
          </v:shape>
          <o:OLEObject Type="Embed" ProgID="PowerPoint.Show.12" ShapeID="_x0000_i1025" DrawAspect="Icon" ObjectID="_1632882405" r:id="rId8"/>
        </w:object>
      </w:r>
    </w:p>
    <w:p w14:paraId="79A44764" w14:textId="32D8C001" w:rsidR="00C81190" w:rsidRDefault="006C44A0" w:rsidP="000B5E8E">
      <w:r>
        <w:t>Discussion.</w:t>
      </w:r>
    </w:p>
    <w:p w14:paraId="404AC7D8" w14:textId="1E902A21" w:rsidR="006C44A0" w:rsidRDefault="006C44A0" w:rsidP="000B5E8E">
      <w:r>
        <w:t>Background slide seems to be ok.</w:t>
      </w:r>
    </w:p>
    <w:p w14:paraId="506DC7A0" w14:textId="1BF76E53" w:rsidR="006C44A0" w:rsidRDefault="006C44A0" w:rsidP="000B5E8E">
      <w:r>
        <w:t>Slide 4:</w:t>
      </w:r>
    </w:p>
    <w:p w14:paraId="7E50186D" w14:textId="325913DF" w:rsidR="006C44A0" w:rsidRDefault="006C44A0" w:rsidP="000B5E8E">
      <w:r>
        <w:t>Huawei: We also provided paper to provide P-bit</w:t>
      </w:r>
    </w:p>
    <w:p w14:paraId="1E5C196C" w14:textId="058B4BF0" w:rsidR="006C44A0" w:rsidRDefault="006C44A0" w:rsidP="000B5E8E">
      <w:r>
        <w:t>Qualcomm: This is RAN2 issue, but WF mentions that rapid response can be only 1-bit such as P-bit</w:t>
      </w:r>
    </w:p>
    <w:p w14:paraId="4BECF9CF" w14:textId="1F990DA9" w:rsidR="00763543" w:rsidRDefault="00763543" w:rsidP="000B5E8E">
      <w:r>
        <w:t>Apple: Slight disagreement with Qualcomm P-bit is not only RAN2 issue, if we bring this to RAN2 they likely implement it.</w:t>
      </w:r>
    </w:p>
    <w:p w14:paraId="4DADC9C3" w14:textId="75D70780" w:rsidR="00763543" w:rsidRDefault="00763543" w:rsidP="000B5E8E">
      <w:r>
        <w:t xml:space="preserve">Qualcomm: If RAN4 decides that 1-bit indication is </w:t>
      </w:r>
      <w:proofErr w:type="gramStart"/>
      <w:r>
        <w:t>sufficient</w:t>
      </w:r>
      <w:proofErr w:type="gramEnd"/>
      <w:r>
        <w:t xml:space="preserve"> rapid indication then RAN2 can decide to specify P-bit.</w:t>
      </w:r>
    </w:p>
    <w:p w14:paraId="5BD603B6" w14:textId="7927AC5F" w:rsidR="00C81190" w:rsidRDefault="00B23D58" w:rsidP="000B5E8E">
      <w:r>
        <w:t>LGE: Why categorize rapid information and further assistance.</w:t>
      </w:r>
    </w:p>
    <w:p w14:paraId="15327710" w14:textId="605AAB76" w:rsidR="00B23D58" w:rsidRDefault="00B23D58" w:rsidP="000B5E8E">
      <w:r>
        <w:t>Chair: Difference is timing, rapid indication may/should be sent earlier than assistance info</w:t>
      </w:r>
    </w:p>
    <w:p w14:paraId="163C422C" w14:textId="0FCF0526" w:rsidR="00B23D58" w:rsidRDefault="00073014" w:rsidP="000B5E8E">
      <w:r>
        <w:t>Outcome of the offline discussion on WF is captured below</w:t>
      </w:r>
    </w:p>
    <w:p w14:paraId="14053F46" w14:textId="70FEAFA5" w:rsidR="00073014" w:rsidRDefault="00073014" w:rsidP="000B5E8E">
      <w:r>
        <w:object w:dxaOrig="2520" w:dyaOrig="1663" w14:anchorId="75A5463F">
          <v:shape id="_x0000_i1026" type="#_x0000_t75" style="width:126pt;height:83.4pt" o:ole="">
            <v:imagedata r:id="rId9" o:title=""/>
          </v:shape>
          <o:OLEObject Type="Embed" ProgID="PowerPoint.Show.12" ShapeID="_x0000_i1026" DrawAspect="Icon" ObjectID="_1632882406" r:id="rId10"/>
        </w:object>
      </w:r>
    </w:p>
    <w:p w14:paraId="018BAB7E" w14:textId="77777777" w:rsidR="00073014" w:rsidRDefault="00073014" w:rsidP="000B5E8E"/>
    <w:p w14:paraId="470B3640" w14:textId="77777777" w:rsidR="00C81190" w:rsidRDefault="00C81190" w:rsidP="000B5E8E"/>
    <w:sectPr w:rsidR="00C81190" w:rsidSect="00426A90">
      <w:headerReference w:type="even" r:id="rId11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06B008" w14:textId="77777777" w:rsidR="00B215E9" w:rsidRDefault="00B215E9" w:rsidP="002B3503">
      <w:pPr>
        <w:spacing w:after="0"/>
      </w:pPr>
      <w:r>
        <w:separator/>
      </w:r>
    </w:p>
  </w:endnote>
  <w:endnote w:type="continuationSeparator" w:id="0">
    <w:p w14:paraId="1BFFF6CC" w14:textId="77777777" w:rsidR="00B215E9" w:rsidRDefault="00B215E9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E86F0D" w14:textId="77777777" w:rsidR="00B215E9" w:rsidRDefault="00B215E9" w:rsidP="002B3503">
      <w:pPr>
        <w:spacing w:after="0"/>
      </w:pPr>
      <w:r>
        <w:separator/>
      </w:r>
    </w:p>
  </w:footnote>
  <w:footnote w:type="continuationSeparator" w:id="0">
    <w:p w14:paraId="370F2D96" w14:textId="77777777" w:rsidR="00B215E9" w:rsidRDefault="00B215E9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73014"/>
    <w:rsid w:val="00091F0B"/>
    <w:rsid w:val="000A6473"/>
    <w:rsid w:val="000B4E56"/>
    <w:rsid w:val="000B5E8E"/>
    <w:rsid w:val="000F2546"/>
    <w:rsid w:val="000F50EC"/>
    <w:rsid w:val="00101626"/>
    <w:rsid w:val="001364A1"/>
    <w:rsid w:val="0015000E"/>
    <w:rsid w:val="0016131F"/>
    <w:rsid w:val="001953B8"/>
    <w:rsid w:val="002127E2"/>
    <w:rsid w:val="00214C87"/>
    <w:rsid w:val="00215035"/>
    <w:rsid w:val="00291DDD"/>
    <w:rsid w:val="002A7181"/>
    <w:rsid w:val="002B3503"/>
    <w:rsid w:val="002F6A38"/>
    <w:rsid w:val="00347DEA"/>
    <w:rsid w:val="003777FE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64B2E"/>
    <w:rsid w:val="00570B14"/>
    <w:rsid w:val="005B2640"/>
    <w:rsid w:val="005F4052"/>
    <w:rsid w:val="005F6CE3"/>
    <w:rsid w:val="00602EB6"/>
    <w:rsid w:val="00641C2E"/>
    <w:rsid w:val="00641E1F"/>
    <w:rsid w:val="00664DF6"/>
    <w:rsid w:val="006919C7"/>
    <w:rsid w:val="006C44A0"/>
    <w:rsid w:val="006C6840"/>
    <w:rsid w:val="00726265"/>
    <w:rsid w:val="00734EBD"/>
    <w:rsid w:val="00763543"/>
    <w:rsid w:val="007D20DF"/>
    <w:rsid w:val="008236E4"/>
    <w:rsid w:val="00850296"/>
    <w:rsid w:val="00897B39"/>
    <w:rsid w:val="008A4493"/>
    <w:rsid w:val="0091383D"/>
    <w:rsid w:val="00935DBD"/>
    <w:rsid w:val="00940559"/>
    <w:rsid w:val="00996062"/>
    <w:rsid w:val="009B1E68"/>
    <w:rsid w:val="00A451E8"/>
    <w:rsid w:val="00A6018C"/>
    <w:rsid w:val="00AE6327"/>
    <w:rsid w:val="00AF7CB0"/>
    <w:rsid w:val="00B215E9"/>
    <w:rsid w:val="00B23D58"/>
    <w:rsid w:val="00B4385F"/>
    <w:rsid w:val="00B65B59"/>
    <w:rsid w:val="00BC764C"/>
    <w:rsid w:val="00BF4B17"/>
    <w:rsid w:val="00C21554"/>
    <w:rsid w:val="00C81190"/>
    <w:rsid w:val="00D275CC"/>
    <w:rsid w:val="00D767C4"/>
    <w:rsid w:val="00D77CF5"/>
    <w:rsid w:val="00E33B68"/>
    <w:rsid w:val="00E52E61"/>
    <w:rsid w:val="00E962C5"/>
    <w:rsid w:val="00EA3488"/>
    <w:rsid w:val="00EB5F7D"/>
    <w:rsid w:val="00EC589F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52E6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52E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52E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2E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52E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2E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2E61"/>
    <w:pPr>
      <w:outlineLvl w:val="5"/>
    </w:pPr>
  </w:style>
  <w:style w:type="paragraph" w:styleId="Heading7">
    <w:name w:val="heading 7"/>
    <w:basedOn w:val="H6"/>
    <w:next w:val="Normal"/>
    <w:qFormat/>
    <w:rsid w:val="00E52E61"/>
    <w:pPr>
      <w:outlineLvl w:val="6"/>
    </w:pPr>
  </w:style>
  <w:style w:type="paragraph" w:styleId="Heading8">
    <w:name w:val="heading 8"/>
    <w:basedOn w:val="Heading1"/>
    <w:next w:val="Normal"/>
    <w:qFormat/>
    <w:rsid w:val="00E52E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2E61"/>
    <w:pPr>
      <w:outlineLvl w:val="8"/>
    </w:pPr>
  </w:style>
  <w:style w:type="character" w:default="1" w:styleId="DefaultParagraphFont">
    <w:name w:val="Default Paragraph Font"/>
    <w:semiHidden/>
    <w:rsid w:val="00E52E6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52E61"/>
  </w:style>
  <w:style w:type="paragraph" w:styleId="TOC8">
    <w:name w:val="toc 8"/>
    <w:basedOn w:val="TOC1"/>
    <w:semiHidden/>
    <w:rsid w:val="00E52E61"/>
    <w:pPr>
      <w:spacing w:before="180"/>
      <w:ind w:left="2693" w:hanging="2693"/>
    </w:pPr>
    <w:rPr>
      <w:b/>
    </w:rPr>
  </w:style>
  <w:style w:type="paragraph" w:styleId="TOC1">
    <w:name w:val="toc 1"/>
    <w:semiHidden/>
    <w:rsid w:val="00E52E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52E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52E61"/>
    <w:pPr>
      <w:ind w:left="1701" w:hanging="1701"/>
    </w:pPr>
  </w:style>
  <w:style w:type="paragraph" w:styleId="TOC4">
    <w:name w:val="toc 4"/>
    <w:basedOn w:val="TOC3"/>
    <w:semiHidden/>
    <w:rsid w:val="00E52E61"/>
    <w:pPr>
      <w:ind w:left="1418" w:hanging="1418"/>
    </w:pPr>
  </w:style>
  <w:style w:type="paragraph" w:styleId="TOC3">
    <w:name w:val="toc 3"/>
    <w:basedOn w:val="TOC2"/>
    <w:semiHidden/>
    <w:rsid w:val="00E52E61"/>
    <w:pPr>
      <w:ind w:left="1134" w:hanging="1134"/>
    </w:pPr>
  </w:style>
  <w:style w:type="paragraph" w:styleId="TOC2">
    <w:name w:val="toc 2"/>
    <w:basedOn w:val="TOC1"/>
    <w:semiHidden/>
    <w:rsid w:val="00E52E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52E61"/>
    <w:pPr>
      <w:ind w:left="284"/>
    </w:pPr>
  </w:style>
  <w:style w:type="paragraph" w:styleId="Index1">
    <w:name w:val="index 1"/>
    <w:basedOn w:val="Normal"/>
    <w:semiHidden/>
    <w:rsid w:val="00E52E61"/>
    <w:pPr>
      <w:keepLines/>
      <w:spacing w:after="0"/>
    </w:pPr>
  </w:style>
  <w:style w:type="paragraph" w:customStyle="1" w:styleId="ZH">
    <w:name w:val="ZH"/>
    <w:rsid w:val="00E52E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52E61"/>
    <w:pPr>
      <w:outlineLvl w:val="9"/>
    </w:pPr>
  </w:style>
  <w:style w:type="paragraph" w:styleId="ListNumber2">
    <w:name w:val="List Number 2"/>
    <w:basedOn w:val="ListNumber"/>
    <w:semiHidden/>
    <w:rsid w:val="00E52E61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E52E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E52E61"/>
    <w:rPr>
      <w:b/>
      <w:position w:val="6"/>
      <w:sz w:val="16"/>
    </w:rPr>
  </w:style>
  <w:style w:type="paragraph" w:styleId="FootnoteText">
    <w:name w:val="footnote text"/>
    <w:basedOn w:val="Normal"/>
    <w:semiHidden/>
    <w:rsid w:val="00E52E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52E61"/>
    <w:rPr>
      <w:b/>
    </w:rPr>
  </w:style>
  <w:style w:type="paragraph" w:customStyle="1" w:styleId="TAC">
    <w:name w:val="TAC"/>
    <w:basedOn w:val="TAL"/>
    <w:link w:val="TACChar"/>
    <w:rsid w:val="00E52E61"/>
    <w:pPr>
      <w:jc w:val="center"/>
    </w:pPr>
  </w:style>
  <w:style w:type="paragraph" w:customStyle="1" w:styleId="TF">
    <w:name w:val="TF"/>
    <w:basedOn w:val="TH"/>
    <w:rsid w:val="00E52E61"/>
    <w:pPr>
      <w:keepNext w:val="0"/>
      <w:spacing w:before="0" w:after="240"/>
    </w:pPr>
  </w:style>
  <w:style w:type="paragraph" w:customStyle="1" w:styleId="NO">
    <w:name w:val="NO"/>
    <w:basedOn w:val="Normal"/>
    <w:rsid w:val="00E52E61"/>
    <w:pPr>
      <w:keepLines/>
      <w:ind w:left="1135" w:hanging="851"/>
    </w:pPr>
  </w:style>
  <w:style w:type="paragraph" w:styleId="TOC9">
    <w:name w:val="toc 9"/>
    <w:basedOn w:val="TOC8"/>
    <w:semiHidden/>
    <w:rsid w:val="00E52E61"/>
    <w:pPr>
      <w:ind w:left="1418" w:hanging="1418"/>
    </w:pPr>
  </w:style>
  <w:style w:type="paragraph" w:customStyle="1" w:styleId="EX">
    <w:name w:val="EX"/>
    <w:basedOn w:val="Normal"/>
    <w:rsid w:val="00E52E61"/>
    <w:pPr>
      <w:keepLines/>
      <w:ind w:left="1702" w:hanging="1418"/>
    </w:pPr>
  </w:style>
  <w:style w:type="paragraph" w:customStyle="1" w:styleId="FP">
    <w:name w:val="FP"/>
    <w:basedOn w:val="Normal"/>
    <w:rsid w:val="00E52E61"/>
    <w:pPr>
      <w:spacing w:after="0"/>
    </w:pPr>
  </w:style>
  <w:style w:type="paragraph" w:customStyle="1" w:styleId="LD">
    <w:name w:val="LD"/>
    <w:rsid w:val="00E52E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52E61"/>
    <w:pPr>
      <w:spacing w:after="0"/>
    </w:pPr>
  </w:style>
  <w:style w:type="paragraph" w:customStyle="1" w:styleId="EW">
    <w:name w:val="EW"/>
    <w:basedOn w:val="EX"/>
    <w:rsid w:val="00E52E61"/>
    <w:pPr>
      <w:spacing w:after="0"/>
    </w:pPr>
  </w:style>
  <w:style w:type="paragraph" w:styleId="TOC6">
    <w:name w:val="toc 6"/>
    <w:basedOn w:val="TOC5"/>
    <w:next w:val="Normal"/>
    <w:semiHidden/>
    <w:rsid w:val="00E52E61"/>
    <w:pPr>
      <w:ind w:left="1985" w:hanging="1985"/>
    </w:pPr>
  </w:style>
  <w:style w:type="paragraph" w:styleId="TOC7">
    <w:name w:val="toc 7"/>
    <w:basedOn w:val="TOC6"/>
    <w:next w:val="Normal"/>
    <w:semiHidden/>
    <w:rsid w:val="00E52E61"/>
    <w:pPr>
      <w:ind w:left="2268" w:hanging="2268"/>
    </w:pPr>
  </w:style>
  <w:style w:type="paragraph" w:styleId="ListBullet2">
    <w:name w:val="List Bullet 2"/>
    <w:basedOn w:val="ListBullet"/>
    <w:semiHidden/>
    <w:rsid w:val="00E52E61"/>
    <w:pPr>
      <w:ind w:left="851"/>
    </w:pPr>
  </w:style>
  <w:style w:type="paragraph" w:styleId="ListBullet3">
    <w:name w:val="List Bullet 3"/>
    <w:basedOn w:val="ListBullet2"/>
    <w:semiHidden/>
    <w:rsid w:val="00E52E61"/>
    <w:pPr>
      <w:ind w:left="1135"/>
    </w:pPr>
  </w:style>
  <w:style w:type="paragraph" w:styleId="ListNumber">
    <w:name w:val="List Number"/>
    <w:basedOn w:val="List"/>
    <w:semiHidden/>
    <w:rsid w:val="00E52E61"/>
  </w:style>
  <w:style w:type="paragraph" w:customStyle="1" w:styleId="EQ">
    <w:name w:val="EQ"/>
    <w:basedOn w:val="Normal"/>
    <w:next w:val="Normal"/>
    <w:rsid w:val="00E52E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52E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52E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2E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52E61"/>
    <w:pPr>
      <w:jc w:val="right"/>
    </w:pPr>
  </w:style>
  <w:style w:type="paragraph" w:customStyle="1" w:styleId="H6">
    <w:name w:val="H6"/>
    <w:basedOn w:val="Heading5"/>
    <w:next w:val="Normal"/>
    <w:rsid w:val="00E52E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52E61"/>
    <w:pPr>
      <w:ind w:left="851" w:hanging="851"/>
    </w:pPr>
  </w:style>
  <w:style w:type="paragraph" w:customStyle="1" w:styleId="TAL">
    <w:name w:val="TAL"/>
    <w:basedOn w:val="Normal"/>
    <w:rsid w:val="00E52E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52E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52E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52E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52E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52E61"/>
    <w:pPr>
      <w:framePr w:wrap="notBeside" w:y="16161"/>
    </w:pPr>
  </w:style>
  <w:style w:type="character" w:customStyle="1" w:styleId="ZGSM">
    <w:name w:val="ZGSM"/>
    <w:rsid w:val="00E52E61"/>
  </w:style>
  <w:style w:type="paragraph" w:styleId="List2">
    <w:name w:val="List 2"/>
    <w:basedOn w:val="List"/>
    <w:semiHidden/>
    <w:rsid w:val="00E52E61"/>
    <w:pPr>
      <w:ind w:left="851"/>
    </w:pPr>
  </w:style>
  <w:style w:type="paragraph" w:customStyle="1" w:styleId="ZG">
    <w:name w:val="ZG"/>
    <w:rsid w:val="00E52E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E52E61"/>
    <w:pPr>
      <w:ind w:left="1135"/>
    </w:pPr>
  </w:style>
  <w:style w:type="paragraph" w:styleId="List4">
    <w:name w:val="List 4"/>
    <w:basedOn w:val="List3"/>
    <w:semiHidden/>
    <w:rsid w:val="00E52E61"/>
    <w:pPr>
      <w:ind w:left="1418"/>
    </w:pPr>
  </w:style>
  <w:style w:type="paragraph" w:styleId="List5">
    <w:name w:val="List 5"/>
    <w:basedOn w:val="List4"/>
    <w:semiHidden/>
    <w:rsid w:val="00E52E61"/>
    <w:pPr>
      <w:ind w:left="1702"/>
    </w:pPr>
  </w:style>
  <w:style w:type="paragraph" w:customStyle="1" w:styleId="EditorsNote">
    <w:name w:val="Editor's Note"/>
    <w:basedOn w:val="NO"/>
    <w:rsid w:val="00E52E61"/>
    <w:rPr>
      <w:color w:val="FF0000"/>
    </w:rPr>
  </w:style>
  <w:style w:type="paragraph" w:styleId="List">
    <w:name w:val="List"/>
    <w:basedOn w:val="Normal"/>
    <w:semiHidden/>
    <w:rsid w:val="00E52E61"/>
    <w:pPr>
      <w:ind w:left="568" w:hanging="284"/>
    </w:pPr>
  </w:style>
  <w:style w:type="paragraph" w:styleId="ListBullet">
    <w:name w:val="List Bullet"/>
    <w:basedOn w:val="List"/>
    <w:semiHidden/>
    <w:rsid w:val="00E52E61"/>
  </w:style>
  <w:style w:type="paragraph" w:styleId="ListBullet4">
    <w:name w:val="List Bullet 4"/>
    <w:basedOn w:val="ListBullet3"/>
    <w:semiHidden/>
    <w:rsid w:val="00E52E61"/>
    <w:pPr>
      <w:ind w:left="1418"/>
    </w:pPr>
  </w:style>
  <w:style w:type="paragraph" w:styleId="ListBullet5">
    <w:name w:val="List Bullet 5"/>
    <w:basedOn w:val="ListBullet4"/>
    <w:semiHidden/>
    <w:rsid w:val="00E52E61"/>
    <w:pPr>
      <w:ind w:left="1702"/>
    </w:pPr>
  </w:style>
  <w:style w:type="paragraph" w:customStyle="1" w:styleId="B1">
    <w:name w:val="B1"/>
    <w:basedOn w:val="List"/>
    <w:rsid w:val="00E52E61"/>
  </w:style>
  <w:style w:type="paragraph" w:customStyle="1" w:styleId="B2">
    <w:name w:val="B2"/>
    <w:basedOn w:val="List2"/>
    <w:rsid w:val="00E52E61"/>
  </w:style>
  <w:style w:type="paragraph" w:customStyle="1" w:styleId="B3">
    <w:name w:val="B3"/>
    <w:basedOn w:val="List3"/>
    <w:rsid w:val="00E52E61"/>
  </w:style>
  <w:style w:type="paragraph" w:customStyle="1" w:styleId="B4">
    <w:name w:val="B4"/>
    <w:basedOn w:val="List4"/>
    <w:rsid w:val="00E52E61"/>
  </w:style>
  <w:style w:type="paragraph" w:customStyle="1" w:styleId="B5">
    <w:name w:val="B5"/>
    <w:basedOn w:val="List5"/>
    <w:rsid w:val="00E52E61"/>
  </w:style>
  <w:style w:type="paragraph" w:styleId="Footer">
    <w:name w:val="footer"/>
    <w:basedOn w:val="Header"/>
    <w:semiHidden/>
    <w:rsid w:val="00E52E61"/>
    <w:pPr>
      <w:jc w:val="center"/>
    </w:pPr>
    <w:rPr>
      <w:i/>
    </w:rPr>
  </w:style>
  <w:style w:type="paragraph" w:customStyle="1" w:styleId="ZTD">
    <w:name w:val="ZTD"/>
    <w:basedOn w:val="ZB"/>
    <w:rsid w:val="00E52E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PowerPoint_Presentation.ppt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PowerPoint_Presentation1.pptx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3</cp:revision>
  <cp:lastPrinted>1899-12-31T22:00:00Z</cp:lastPrinted>
  <dcterms:created xsi:type="dcterms:W3CDTF">2019-10-18T02:40:00Z</dcterms:created>
  <dcterms:modified xsi:type="dcterms:W3CDTF">2019-10-18T02:40:00Z</dcterms:modified>
</cp:coreProperties>
</file>